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88" w:rsidRPr="00D029D8" w:rsidRDefault="003A6F88" w:rsidP="006C5B81">
      <w:pPr>
        <w:spacing w:after="0" w:line="240" w:lineRule="auto"/>
        <w:jc w:val="right"/>
        <w:outlineLvl w:val="0"/>
      </w:pPr>
      <w:r>
        <w:t xml:space="preserve">                                                            </w:t>
      </w:r>
      <w:r w:rsidRPr="00D029D8">
        <w:t xml:space="preserve">Додаток </w:t>
      </w:r>
      <w:r w:rsidRPr="00D029D8">
        <w:softHyphen/>
      </w:r>
      <w:r w:rsidRPr="00D029D8">
        <w:softHyphen/>
      </w:r>
      <w:r w:rsidRPr="00D029D8">
        <w:softHyphen/>
        <w:t>2(2.4) до передавального акту Браїлів - Сьомаки</w:t>
      </w:r>
    </w:p>
    <w:p w:rsidR="003A6F88" w:rsidRDefault="003A6F88" w:rsidP="009F7104">
      <w:pPr>
        <w:spacing w:after="0" w:line="240" w:lineRule="auto"/>
        <w:jc w:val="center"/>
        <w:outlineLvl w:val="0"/>
        <w:rPr>
          <w:b/>
          <w:bCs/>
        </w:rPr>
      </w:pPr>
    </w:p>
    <w:p w:rsidR="003A6F88" w:rsidRPr="00D029D8" w:rsidRDefault="003A6F88" w:rsidP="009F7104">
      <w:pPr>
        <w:spacing w:after="0" w:line="240" w:lineRule="auto"/>
        <w:jc w:val="center"/>
        <w:outlineLvl w:val="0"/>
        <w:rPr>
          <w:b/>
          <w:bCs/>
        </w:rPr>
      </w:pPr>
      <w:r w:rsidRPr="00D029D8">
        <w:rPr>
          <w:b/>
          <w:bCs/>
        </w:rPr>
        <w:t>Сьомацька загальноосвітня школа І - ІІ ступенів</w:t>
      </w:r>
    </w:p>
    <w:p w:rsidR="003A6F88" w:rsidRDefault="003A6F88" w:rsidP="008F52D2">
      <w:pPr>
        <w:spacing w:after="0" w:line="240" w:lineRule="auto"/>
      </w:pPr>
    </w:p>
    <w:tbl>
      <w:tblPr>
        <w:tblW w:w="943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93"/>
        <w:gridCol w:w="442"/>
        <w:gridCol w:w="3564"/>
        <w:gridCol w:w="69"/>
        <w:gridCol w:w="540"/>
        <w:gridCol w:w="38"/>
        <w:gridCol w:w="551"/>
        <w:gridCol w:w="1174"/>
        <w:gridCol w:w="567"/>
        <w:gridCol w:w="1500"/>
      </w:tblGrid>
      <w:tr w:rsidR="003A6F88" w:rsidRPr="009B0EAA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3A6F88" w:rsidRPr="009B0EAA" w:rsidRDefault="003A6F88" w:rsidP="009B0EAA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gridSpan w:val="3"/>
            <w:vMerge w:val="restart"/>
            <w:textDirection w:val="btLr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25" w:type="dxa"/>
            <w:gridSpan w:val="2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67" w:type="dxa"/>
            <w:gridSpan w:val="2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3A6F88" w:rsidRPr="009B0EAA">
        <w:trPr>
          <w:tblHeader/>
        </w:trPr>
        <w:tc>
          <w:tcPr>
            <w:tcW w:w="993" w:type="dxa"/>
            <w:vMerge/>
          </w:tcPr>
          <w:p w:rsidR="003A6F88" w:rsidRPr="009B0EAA" w:rsidRDefault="003A6F88" w:rsidP="009B0EAA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3A6F88" w:rsidRPr="009B0EAA" w:rsidRDefault="003A6F88" w:rsidP="009B0EAA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3A6F88" w:rsidRPr="009B0EAA" w:rsidRDefault="003A6F88" w:rsidP="009B0EAA">
            <w:pPr>
              <w:spacing w:after="0" w:line="240" w:lineRule="auto"/>
            </w:pPr>
          </w:p>
        </w:tc>
        <w:tc>
          <w:tcPr>
            <w:tcW w:w="647" w:type="dxa"/>
            <w:gridSpan w:val="3"/>
            <w:vMerge/>
          </w:tcPr>
          <w:p w:rsidR="003A6F88" w:rsidRPr="009B0EAA" w:rsidRDefault="003A6F88" w:rsidP="009B0EAA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74" w:type="dxa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0" w:type="dxa"/>
            <w:vAlign w:val="center"/>
          </w:tcPr>
          <w:p w:rsidR="003A6F88" w:rsidRPr="009B0EAA" w:rsidRDefault="003A6F88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3A6F88" w:rsidRPr="009B0EAA">
        <w:tc>
          <w:tcPr>
            <w:tcW w:w="9438" w:type="dxa"/>
            <w:gridSpan w:val="10"/>
          </w:tcPr>
          <w:p w:rsidR="003A6F88" w:rsidRPr="00D029D8" w:rsidRDefault="003A6F88" w:rsidP="003325E6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Рах</w:t>
            </w:r>
            <w:r>
              <w:rPr>
                <w:b/>
                <w:bCs/>
              </w:rPr>
              <w:t>унок</w:t>
            </w:r>
            <w:r w:rsidRPr="00D029D8">
              <w:rPr>
                <w:b/>
                <w:bCs/>
              </w:rPr>
              <w:t xml:space="preserve"> 1518с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3633" w:type="dxa"/>
            <w:gridSpan w:val="2"/>
          </w:tcPr>
          <w:p w:rsidR="003A6F88" w:rsidRPr="00D029D8" w:rsidRDefault="003A6F88" w:rsidP="009B0EAA">
            <w:pPr>
              <w:spacing w:after="0" w:line="240" w:lineRule="auto"/>
            </w:pPr>
            <w:r w:rsidRPr="00D029D8">
              <w:t>Витяжка</w:t>
            </w:r>
          </w:p>
        </w:tc>
        <w:tc>
          <w:tcPr>
            <w:tcW w:w="54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89" w:type="dxa"/>
            <w:gridSpan w:val="2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858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858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2</w:t>
            </w:r>
          </w:p>
        </w:tc>
        <w:tc>
          <w:tcPr>
            <w:tcW w:w="3633" w:type="dxa"/>
            <w:gridSpan w:val="2"/>
          </w:tcPr>
          <w:p w:rsidR="003A6F88" w:rsidRPr="00D029D8" w:rsidRDefault="003A6F88" w:rsidP="009B0EAA">
            <w:pPr>
              <w:spacing w:after="0" w:line="240" w:lineRule="auto"/>
            </w:pPr>
            <w:r w:rsidRPr="00D029D8">
              <w:t>Металобрухт</w:t>
            </w:r>
          </w:p>
        </w:tc>
        <w:tc>
          <w:tcPr>
            <w:tcW w:w="540" w:type="dxa"/>
            <w:vAlign w:val="center"/>
          </w:tcPr>
          <w:p w:rsidR="003A6F88" w:rsidRPr="00D029D8" w:rsidRDefault="003A6F88" w:rsidP="00463778">
            <w:pPr>
              <w:spacing w:after="0" w:line="240" w:lineRule="auto"/>
            </w:pPr>
          </w:p>
        </w:tc>
        <w:tc>
          <w:tcPr>
            <w:tcW w:w="589" w:type="dxa"/>
            <w:gridSpan w:val="2"/>
            <w:vAlign w:val="center"/>
          </w:tcPr>
          <w:p w:rsidR="003A6F88" w:rsidRPr="00D029D8" w:rsidRDefault="003A6F88" w:rsidP="00463778">
            <w:pPr>
              <w:spacing w:after="0" w:line="240" w:lineRule="auto"/>
              <w:jc w:val="center"/>
            </w:pPr>
            <w:r w:rsidRPr="00D029D8">
              <w:t>20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463778">
            <w:pPr>
              <w:spacing w:after="0" w:line="240" w:lineRule="auto"/>
              <w:jc w:val="center"/>
            </w:pPr>
            <w:r w:rsidRPr="00D029D8">
              <w:t>40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463778">
            <w:pPr>
              <w:spacing w:after="0" w:line="240" w:lineRule="auto"/>
              <w:jc w:val="center"/>
            </w:pPr>
            <w:r w:rsidRPr="00D029D8">
              <w:t>20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463778">
            <w:pPr>
              <w:spacing w:after="0" w:line="240" w:lineRule="auto"/>
              <w:jc w:val="center"/>
            </w:pPr>
            <w:r w:rsidRPr="00D029D8">
              <w:t>40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B4112F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</w:p>
        </w:tc>
        <w:tc>
          <w:tcPr>
            <w:tcW w:w="3564" w:type="dxa"/>
          </w:tcPr>
          <w:p w:rsidR="003A6F88" w:rsidRPr="00D029D8" w:rsidRDefault="003A6F88" w:rsidP="009B0EAA">
            <w:pPr>
              <w:spacing w:after="0" w:line="240" w:lineRule="auto"/>
              <w:rPr>
                <w:b/>
                <w:bCs/>
              </w:rPr>
            </w:pPr>
            <w:r w:rsidRPr="00D029D8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D029D8">
              <w:rPr>
                <w:b/>
                <w:bCs/>
              </w:rPr>
              <w:t xml:space="preserve"> 1518с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898,00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898,00</w:t>
            </w:r>
          </w:p>
        </w:tc>
      </w:tr>
      <w:tr w:rsidR="003A6F88" w:rsidRPr="009B0EAA">
        <w:tc>
          <w:tcPr>
            <w:tcW w:w="9438" w:type="dxa"/>
            <w:gridSpan w:val="10"/>
          </w:tcPr>
          <w:p w:rsidR="003A6F88" w:rsidRPr="00D029D8" w:rsidRDefault="003A6F88" w:rsidP="003325E6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Рах</w:t>
            </w:r>
            <w:r>
              <w:rPr>
                <w:b/>
                <w:bCs/>
              </w:rPr>
              <w:t>унок</w:t>
            </w:r>
            <w:r w:rsidRPr="00D029D8">
              <w:rPr>
                <w:b/>
                <w:bCs/>
              </w:rPr>
              <w:t xml:space="preserve">  1518а</w:t>
            </w:r>
          </w:p>
        </w:tc>
      </w:tr>
      <w:tr w:rsidR="003A6F88" w:rsidRPr="009B0EAA">
        <w:tc>
          <w:tcPr>
            <w:tcW w:w="993" w:type="dxa"/>
          </w:tcPr>
          <w:p w:rsidR="003A6F88" w:rsidRPr="00B4112F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3564" w:type="dxa"/>
          </w:tcPr>
          <w:p w:rsidR="003A6F88" w:rsidRPr="00D029D8" w:rsidRDefault="003A6F88" w:rsidP="009B0EAA">
            <w:pPr>
              <w:spacing w:after="0" w:line="240" w:lineRule="auto"/>
              <w:rPr>
                <w:b/>
                <w:bCs/>
              </w:rPr>
            </w:pPr>
            <w:r w:rsidRPr="00D029D8">
              <w:rPr>
                <w:b/>
                <w:bCs/>
              </w:rPr>
              <w:t>Плінтус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10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360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10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360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B4112F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2</w:t>
            </w:r>
          </w:p>
        </w:tc>
        <w:tc>
          <w:tcPr>
            <w:tcW w:w="3564" w:type="dxa"/>
          </w:tcPr>
          <w:p w:rsidR="003A6F88" w:rsidRPr="00D029D8" w:rsidRDefault="003A6F88" w:rsidP="009B0E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Ґрунтовка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410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410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B4112F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3</w:t>
            </w:r>
          </w:p>
        </w:tc>
        <w:tc>
          <w:tcPr>
            <w:tcW w:w="3564" w:type="dxa"/>
          </w:tcPr>
          <w:p w:rsidR="003A6F88" w:rsidRPr="00D029D8" w:rsidRDefault="003A6F88" w:rsidP="009B0EAA">
            <w:pPr>
              <w:spacing w:after="0" w:line="240" w:lineRule="auto"/>
              <w:rPr>
                <w:b/>
                <w:bCs/>
              </w:rPr>
            </w:pPr>
            <w:r w:rsidRPr="00D029D8">
              <w:rPr>
                <w:b/>
                <w:bCs/>
              </w:rPr>
              <w:t>Угли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18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270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18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270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B4112F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4</w:t>
            </w:r>
          </w:p>
        </w:tc>
        <w:tc>
          <w:tcPr>
            <w:tcW w:w="3564" w:type="dxa"/>
          </w:tcPr>
          <w:p w:rsidR="003A6F88" w:rsidRPr="00D029D8" w:rsidRDefault="003A6F88" w:rsidP="009B0E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Лінолеум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31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4960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31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AD65F1">
            <w:pPr>
              <w:spacing w:after="0" w:line="240" w:lineRule="auto"/>
              <w:jc w:val="center"/>
            </w:pPr>
            <w:r w:rsidRPr="00D029D8">
              <w:t>4960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9B0EAA">
            <w:pPr>
              <w:spacing w:after="0" w:line="240" w:lineRule="auto"/>
            </w:pPr>
          </w:p>
        </w:tc>
        <w:tc>
          <w:tcPr>
            <w:tcW w:w="3564" w:type="dxa"/>
          </w:tcPr>
          <w:p w:rsidR="003A6F88" w:rsidRPr="00D029D8" w:rsidRDefault="003A6F88" w:rsidP="003325E6">
            <w:pPr>
              <w:spacing w:after="0" w:line="240" w:lineRule="auto"/>
              <w:rPr>
                <w:b/>
                <w:bCs/>
              </w:rPr>
            </w:pPr>
            <w:r w:rsidRPr="00D029D8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D029D8">
              <w:rPr>
                <w:b/>
                <w:bCs/>
              </w:rPr>
              <w:t xml:space="preserve"> 1518а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6000,00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6000,00</w:t>
            </w:r>
          </w:p>
        </w:tc>
      </w:tr>
      <w:tr w:rsidR="003A6F88" w:rsidRPr="009B0EAA">
        <w:tc>
          <w:tcPr>
            <w:tcW w:w="9438" w:type="dxa"/>
            <w:gridSpan w:val="10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Рах</w:t>
            </w:r>
            <w:r>
              <w:rPr>
                <w:b/>
                <w:bCs/>
              </w:rPr>
              <w:t>унок</w:t>
            </w:r>
            <w:r w:rsidRPr="00D029D8">
              <w:rPr>
                <w:b/>
                <w:bCs/>
              </w:rPr>
              <w:t xml:space="preserve"> 1516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3564" w:type="dxa"/>
          </w:tcPr>
          <w:p w:rsidR="003A6F88" w:rsidRPr="00D029D8" w:rsidRDefault="003A6F88" w:rsidP="003325E6">
            <w:pPr>
              <w:spacing w:after="0" w:line="240" w:lineRule="auto"/>
            </w:pPr>
            <w:r w:rsidRPr="00D029D8">
              <w:t>Банки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9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3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9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3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2</w:t>
            </w:r>
          </w:p>
        </w:tc>
        <w:tc>
          <w:tcPr>
            <w:tcW w:w="3564" w:type="dxa"/>
          </w:tcPr>
          <w:p w:rsidR="003A6F88" w:rsidRPr="00D029D8" w:rsidRDefault="003A6F88" w:rsidP="003325E6">
            <w:pPr>
              <w:spacing w:after="0" w:line="240" w:lineRule="auto"/>
            </w:pPr>
            <w:r w:rsidRPr="00D029D8">
              <w:t>Ящик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3325E6">
            <w:pPr>
              <w:spacing w:after="0" w:line="240" w:lineRule="auto"/>
              <w:jc w:val="center"/>
            </w:pPr>
            <w:r w:rsidRPr="00D029D8">
              <w:t>3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3325E6">
            <w:pPr>
              <w:spacing w:after="0" w:line="240" w:lineRule="auto"/>
              <w:jc w:val="center"/>
            </w:pPr>
            <w:r w:rsidRPr="00D029D8">
              <w:t>9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3325E6">
            <w:pPr>
              <w:spacing w:after="0" w:line="240" w:lineRule="auto"/>
              <w:jc w:val="center"/>
            </w:pPr>
            <w:r w:rsidRPr="00D029D8">
              <w:t>3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3325E6">
            <w:pPr>
              <w:spacing w:after="0" w:line="240" w:lineRule="auto"/>
              <w:jc w:val="center"/>
            </w:pPr>
            <w:r w:rsidRPr="00D029D8">
              <w:t>9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</w:p>
        </w:tc>
        <w:tc>
          <w:tcPr>
            <w:tcW w:w="3564" w:type="dxa"/>
          </w:tcPr>
          <w:p w:rsidR="003A6F88" w:rsidRPr="00D029D8" w:rsidRDefault="003A6F88" w:rsidP="003325E6">
            <w:pPr>
              <w:spacing w:after="0" w:line="240" w:lineRule="auto"/>
              <w:rPr>
                <w:b/>
                <w:bCs/>
              </w:rPr>
            </w:pPr>
            <w:r w:rsidRPr="00D029D8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D029D8">
              <w:rPr>
                <w:b/>
                <w:bCs/>
              </w:rPr>
              <w:t xml:space="preserve"> 1516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12,00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12,00</w:t>
            </w:r>
          </w:p>
        </w:tc>
      </w:tr>
      <w:tr w:rsidR="003A6F88" w:rsidRPr="009B0EAA">
        <w:tc>
          <w:tcPr>
            <w:tcW w:w="9438" w:type="dxa"/>
            <w:gridSpan w:val="10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Рах</w:t>
            </w:r>
            <w:r>
              <w:rPr>
                <w:b/>
                <w:bCs/>
              </w:rPr>
              <w:t>унок</w:t>
            </w:r>
            <w:r w:rsidRPr="00D029D8">
              <w:rPr>
                <w:b/>
                <w:bCs/>
              </w:rPr>
              <w:t xml:space="preserve"> 1513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 w:rsidRPr="00D029D8">
              <w:t>1</w:t>
            </w:r>
          </w:p>
        </w:tc>
        <w:tc>
          <w:tcPr>
            <w:tcW w:w="3564" w:type="dxa"/>
          </w:tcPr>
          <w:p w:rsidR="003A6F88" w:rsidRPr="00D029D8" w:rsidRDefault="003A6F88" w:rsidP="003325E6">
            <w:pPr>
              <w:spacing w:after="0" w:line="240" w:lineRule="auto"/>
            </w:pPr>
            <w:r w:rsidRPr="00D029D8">
              <w:t>Цемент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500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1230</w:t>
            </w:r>
            <w:r>
              <w:t>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500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 w:rsidRPr="00D029D8">
              <w:t>1230</w:t>
            </w:r>
            <w:r>
              <w:t>,00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D029D8" w:rsidRDefault="003A6F88" w:rsidP="009B0EAA">
            <w:pPr>
              <w:spacing w:after="0" w:line="240" w:lineRule="auto"/>
            </w:pPr>
          </w:p>
        </w:tc>
        <w:tc>
          <w:tcPr>
            <w:tcW w:w="3564" w:type="dxa"/>
          </w:tcPr>
          <w:p w:rsidR="003A6F88" w:rsidRPr="00D029D8" w:rsidRDefault="003A6F88" w:rsidP="003325E6">
            <w:pPr>
              <w:spacing w:after="0" w:line="240" w:lineRule="auto"/>
              <w:rPr>
                <w:b/>
                <w:bCs/>
              </w:rPr>
            </w:pPr>
            <w:r w:rsidRPr="00D029D8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D029D8">
              <w:rPr>
                <w:b/>
                <w:bCs/>
              </w:rPr>
              <w:t xml:space="preserve"> 1513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1230,00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1230,00</w:t>
            </w:r>
          </w:p>
        </w:tc>
      </w:tr>
      <w:tr w:rsidR="003A6F88" w:rsidRPr="009B0EAA">
        <w:tc>
          <w:tcPr>
            <w:tcW w:w="9438" w:type="dxa"/>
            <w:gridSpan w:val="10"/>
          </w:tcPr>
          <w:p w:rsidR="003A6F88" w:rsidRPr="00D029D8" w:rsidRDefault="003A6F88" w:rsidP="00D029D8">
            <w:pPr>
              <w:spacing w:after="0" w:line="240" w:lineRule="auto"/>
              <w:jc w:val="center"/>
              <w:rPr>
                <w:b/>
                <w:bCs/>
              </w:rPr>
            </w:pPr>
            <w:r w:rsidRPr="00D029D8">
              <w:rPr>
                <w:b/>
                <w:bCs/>
              </w:rPr>
              <w:t>Рахунок 1514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Pr="004C7F55" w:rsidRDefault="003A6F88" w:rsidP="00D029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3A6F88" w:rsidRPr="00D029D8" w:rsidRDefault="003A6F88" w:rsidP="00D029D8">
            <w:pPr>
              <w:spacing w:after="0" w:line="240" w:lineRule="auto"/>
              <w:jc w:val="both"/>
            </w:pPr>
            <w:r>
              <w:t>Вугілля ДГ 13-100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  <w:r>
              <w:t>2,12</w:t>
            </w:r>
          </w:p>
        </w:tc>
        <w:tc>
          <w:tcPr>
            <w:tcW w:w="1174" w:type="dxa"/>
            <w:vAlign w:val="center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>
              <w:t>5596,80</w:t>
            </w:r>
          </w:p>
        </w:tc>
        <w:tc>
          <w:tcPr>
            <w:tcW w:w="567" w:type="dxa"/>
            <w:vAlign w:val="center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>
              <w:t>2,12</w:t>
            </w:r>
          </w:p>
        </w:tc>
        <w:tc>
          <w:tcPr>
            <w:tcW w:w="1500" w:type="dxa"/>
            <w:vAlign w:val="center"/>
          </w:tcPr>
          <w:p w:rsidR="003A6F88" w:rsidRPr="00D029D8" w:rsidRDefault="003A6F88" w:rsidP="00D029D8">
            <w:pPr>
              <w:spacing w:after="0" w:line="240" w:lineRule="auto"/>
              <w:jc w:val="center"/>
            </w:pPr>
            <w:r>
              <w:t>5596,80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Default="003A6F88" w:rsidP="00D029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3A6F88" w:rsidRPr="00D029D8" w:rsidRDefault="003A6F88" w:rsidP="00D029D8">
            <w:pPr>
              <w:spacing w:after="0" w:line="240" w:lineRule="auto"/>
              <w:jc w:val="both"/>
              <w:rPr>
                <w:b/>
                <w:bCs/>
              </w:rPr>
            </w:pPr>
            <w:r w:rsidRPr="00D029D8">
              <w:rPr>
                <w:b/>
                <w:bCs/>
              </w:rPr>
              <w:t>Разом по рахунку 1514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1174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>
              <w:t>5596,80</w:t>
            </w:r>
          </w:p>
        </w:tc>
        <w:tc>
          <w:tcPr>
            <w:tcW w:w="567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</w:p>
        </w:tc>
        <w:tc>
          <w:tcPr>
            <w:tcW w:w="1500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>
              <w:t>5596,80</w:t>
            </w:r>
          </w:p>
        </w:tc>
      </w:tr>
      <w:tr w:rsidR="003A6F88" w:rsidRPr="009B0EAA">
        <w:tc>
          <w:tcPr>
            <w:tcW w:w="9438" w:type="dxa"/>
            <w:gridSpan w:val="10"/>
          </w:tcPr>
          <w:p w:rsidR="003A6F88" w:rsidRPr="00F55164" w:rsidRDefault="003A6F88" w:rsidP="00D029D8">
            <w:pPr>
              <w:spacing w:after="0" w:line="240" w:lineRule="auto"/>
              <w:jc w:val="center"/>
              <w:rPr>
                <w:b/>
                <w:bCs/>
              </w:rPr>
            </w:pPr>
            <w:r w:rsidRPr="00F55164">
              <w:rPr>
                <w:b/>
                <w:bCs/>
              </w:rPr>
              <w:t>Рахунок 1514а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Default="003A6F88" w:rsidP="00D029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3A6F88" w:rsidRDefault="003A6F88" w:rsidP="00D029D8">
            <w:pPr>
              <w:spacing w:after="0" w:line="240" w:lineRule="auto"/>
              <w:jc w:val="both"/>
            </w:pPr>
            <w:r>
              <w:t>Вугілля ДГР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Pr="00F55164" w:rsidRDefault="003A6F88" w:rsidP="009B0E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55164">
              <w:rPr>
                <w:sz w:val="22"/>
                <w:szCs w:val="22"/>
              </w:rPr>
              <w:t>13,28</w:t>
            </w:r>
          </w:p>
        </w:tc>
        <w:tc>
          <w:tcPr>
            <w:tcW w:w="1174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>
              <w:t>26560,00</w:t>
            </w:r>
          </w:p>
        </w:tc>
        <w:tc>
          <w:tcPr>
            <w:tcW w:w="567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 w:rsidRPr="00F55164">
              <w:rPr>
                <w:sz w:val="22"/>
                <w:szCs w:val="22"/>
              </w:rPr>
              <w:t>13,28</w:t>
            </w:r>
          </w:p>
        </w:tc>
        <w:tc>
          <w:tcPr>
            <w:tcW w:w="1500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>
              <w:t>26560,00</w:t>
            </w:r>
          </w:p>
        </w:tc>
      </w:tr>
      <w:tr w:rsidR="003A6F88" w:rsidRPr="009B0EAA">
        <w:tc>
          <w:tcPr>
            <w:tcW w:w="993" w:type="dxa"/>
          </w:tcPr>
          <w:p w:rsidR="003A6F88" w:rsidRPr="009B0EAA" w:rsidRDefault="003A6F88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3A6F88" w:rsidRDefault="003A6F88" w:rsidP="00D029D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3A6F88" w:rsidRDefault="003A6F88" w:rsidP="00D029D8">
            <w:pPr>
              <w:spacing w:after="0" w:line="240" w:lineRule="auto"/>
              <w:jc w:val="both"/>
            </w:pPr>
            <w:r w:rsidRPr="00D029D8">
              <w:rPr>
                <w:b/>
                <w:bCs/>
              </w:rPr>
              <w:t>Разом по рахунку 1514</w:t>
            </w:r>
            <w:r>
              <w:rPr>
                <w:b/>
                <w:bCs/>
              </w:rPr>
              <w:t>а</w:t>
            </w:r>
          </w:p>
        </w:tc>
        <w:tc>
          <w:tcPr>
            <w:tcW w:w="647" w:type="dxa"/>
            <w:gridSpan w:val="3"/>
            <w:vAlign w:val="center"/>
          </w:tcPr>
          <w:p w:rsidR="003A6F88" w:rsidRPr="00D029D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3A6F88" w:rsidRDefault="003A6F88" w:rsidP="009B0EAA">
            <w:pPr>
              <w:spacing w:after="0" w:line="240" w:lineRule="auto"/>
              <w:jc w:val="center"/>
            </w:pPr>
          </w:p>
        </w:tc>
        <w:tc>
          <w:tcPr>
            <w:tcW w:w="1174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>
              <w:t>26560,00</w:t>
            </w:r>
          </w:p>
        </w:tc>
        <w:tc>
          <w:tcPr>
            <w:tcW w:w="567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</w:p>
        </w:tc>
        <w:tc>
          <w:tcPr>
            <w:tcW w:w="1500" w:type="dxa"/>
            <w:vAlign w:val="center"/>
          </w:tcPr>
          <w:p w:rsidR="003A6F88" w:rsidRDefault="003A6F88" w:rsidP="00D029D8">
            <w:pPr>
              <w:spacing w:after="0" w:line="240" w:lineRule="auto"/>
              <w:jc w:val="center"/>
            </w:pPr>
            <w:r>
              <w:t>26560,00</w:t>
            </w:r>
          </w:p>
        </w:tc>
      </w:tr>
    </w:tbl>
    <w:p w:rsidR="003A6F88" w:rsidRDefault="003A6F88" w:rsidP="0060242A">
      <w:pPr>
        <w:spacing w:after="0" w:line="240" w:lineRule="auto"/>
      </w:pPr>
    </w:p>
    <w:tbl>
      <w:tblPr>
        <w:tblW w:w="9562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105"/>
        <w:gridCol w:w="443"/>
        <w:gridCol w:w="3439"/>
        <w:gridCol w:w="106"/>
        <w:gridCol w:w="653"/>
        <w:gridCol w:w="550"/>
        <w:gridCol w:w="172"/>
        <w:gridCol w:w="1015"/>
        <w:gridCol w:w="575"/>
        <w:gridCol w:w="250"/>
        <w:gridCol w:w="180"/>
        <w:gridCol w:w="1074"/>
      </w:tblGrid>
      <w:tr w:rsidR="003A6F88" w:rsidRPr="009B0EAA" w:rsidTr="00BC7B84">
        <w:trPr>
          <w:tblHeader/>
        </w:trPr>
        <w:tc>
          <w:tcPr>
            <w:tcW w:w="1105" w:type="dxa"/>
            <w:vMerge w:val="restart"/>
            <w:textDirection w:val="btLr"/>
            <w:vAlign w:val="center"/>
          </w:tcPr>
          <w:p w:rsidR="003A6F88" w:rsidRPr="009B0EAA" w:rsidRDefault="003A6F88" w:rsidP="00BC7B8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3" w:type="dxa"/>
            <w:vMerge w:val="restart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45" w:type="dxa"/>
            <w:gridSpan w:val="2"/>
            <w:vMerge w:val="restart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37" w:type="dxa"/>
            <w:gridSpan w:val="3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79" w:type="dxa"/>
            <w:gridSpan w:val="4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3A6F88" w:rsidRPr="009B0EAA" w:rsidTr="00BC7B84">
        <w:trPr>
          <w:tblHeader/>
        </w:trPr>
        <w:tc>
          <w:tcPr>
            <w:tcW w:w="1105" w:type="dxa"/>
            <w:vMerge/>
          </w:tcPr>
          <w:p w:rsidR="003A6F88" w:rsidRPr="009B0EAA" w:rsidRDefault="003A6F88" w:rsidP="00BC7B84">
            <w:pPr>
              <w:spacing w:after="0" w:line="240" w:lineRule="auto"/>
            </w:pPr>
          </w:p>
        </w:tc>
        <w:tc>
          <w:tcPr>
            <w:tcW w:w="443" w:type="dxa"/>
            <w:vMerge/>
          </w:tcPr>
          <w:p w:rsidR="003A6F88" w:rsidRPr="009B0EAA" w:rsidRDefault="003A6F88" w:rsidP="00BC7B84">
            <w:pPr>
              <w:spacing w:after="0" w:line="240" w:lineRule="auto"/>
            </w:pPr>
          </w:p>
        </w:tc>
        <w:tc>
          <w:tcPr>
            <w:tcW w:w="3545" w:type="dxa"/>
            <w:gridSpan w:val="2"/>
            <w:vMerge/>
          </w:tcPr>
          <w:p w:rsidR="003A6F88" w:rsidRPr="009B0EAA" w:rsidRDefault="003A6F88" w:rsidP="00BC7B84">
            <w:pPr>
              <w:spacing w:after="0" w:line="240" w:lineRule="auto"/>
            </w:pPr>
          </w:p>
        </w:tc>
        <w:tc>
          <w:tcPr>
            <w:tcW w:w="653" w:type="dxa"/>
            <w:vMerge/>
          </w:tcPr>
          <w:p w:rsidR="003A6F88" w:rsidRPr="009B0EAA" w:rsidRDefault="003A6F88" w:rsidP="00BC7B84">
            <w:pPr>
              <w:spacing w:after="0" w:line="240" w:lineRule="auto"/>
            </w:pPr>
          </w:p>
        </w:tc>
        <w:tc>
          <w:tcPr>
            <w:tcW w:w="550" w:type="dxa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87" w:type="dxa"/>
            <w:gridSpan w:val="2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75" w:type="dxa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4" w:type="dxa"/>
            <w:gridSpan w:val="3"/>
            <w:vAlign w:val="center"/>
          </w:tcPr>
          <w:p w:rsidR="003A6F88" w:rsidRPr="009B0EAA" w:rsidRDefault="003A6F88" w:rsidP="00BC7B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3A6F88" w:rsidRPr="0060242A" w:rsidTr="00BC7B84">
        <w:tc>
          <w:tcPr>
            <w:tcW w:w="9562" w:type="dxa"/>
            <w:gridSpan w:val="12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Рахунок 1511</w:t>
            </w:r>
          </w:p>
        </w:tc>
      </w:tr>
      <w:tr w:rsidR="003A6F88" w:rsidRPr="0060242A" w:rsidTr="00BC7B84">
        <w:tc>
          <w:tcPr>
            <w:tcW w:w="1105" w:type="dxa"/>
          </w:tcPr>
          <w:p w:rsidR="003A6F88" w:rsidRPr="0060242A" w:rsidRDefault="003A6F88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t>1</w:t>
            </w:r>
          </w:p>
        </w:tc>
        <w:tc>
          <w:tcPr>
            <w:tcW w:w="3439" w:type="dxa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ind w:right="-367"/>
            </w:pPr>
          </w:p>
        </w:tc>
        <w:tc>
          <w:tcPr>
            <w:tcW w:w="1015" w:type="dxa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t>236,35</w:t>
            </w:r>
          </w:p>
        </w:tc>
        <w:tc>
          <w:tcPr>
            <w:tcW w:w="825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254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t>236,35</w:t>
            </w:r>
          </w:p>
        </w:tc>
      </w:tr>
      <w:tr w:rsidR="003A6F88" w:rsidRPr="0060242A" w:rsidTr="00BC7B84">
        <w:tc>
          <w:tcPr>
            <w:tcW w:w="1105" w:type="dxa"/>
          </w:tcPr>
          <w:p w:rsidR="003A6F88" w:rsidRPr="0060242A" w:rsidRDefault="003A6F88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3A6F88" w:rsidRPr="0060242A" w:rsidRDefault="003A6F88" w:rsidP="00BC7B84">
            <w:pPr>
              <w:spacing w:after="0" w:line="240" w:lineRule="auto"/>
              <w:rPr>
                <w:b/>
                <w:bCs/>
              </w:rPr>
            </w:pPr>
            <w:r w:rsidRPr="0060242A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60242A">
              <w:rPr>
                <w:b/>
                <w:bCs/>
              </w:rPr>
              <w:t>1511</w:t>
            </w:r>
          </w:p>
        </w:tc>
        <w:tc>
          <w:tcPr>
            <w:tcW w:w="759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236,35</w:t>
            </w:r>
          </w:p>
        </w:tc>
        <w:tc>
          <w:tcPr>
            <w:tcW w:w="2079" w:type="dxa"/>
            <w:gridSpan w:val="4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236,35</w:t>
            </w:r>
          </w:p>
        </w:tc>
      </w:tr>
      <w:tr w:rsidR="003A6F88" w:rsidRPr="0060242A" w:rsidTr="00BC7B84">
        <w:tc>
          <w:tcPr>
            <w:tcW w:w="9562" w:type="dxa"/>
            <w:gridSpan w:val="12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rPr>
                <w:b/>
                <w:bCs/>
              </w:rPr>
              <w:t>Рахунок 1511а</w:t>
            </w:r>
          </w:p>
        </w:tc>
      </w:tr>
      <w:tr w:rsidR="003A6F88" w:rsidRPr="0060242A" w:rsidTr="00BC7B84">
        <w:tc>
          <w:tcPr>
            <w:tcW w:w="1105" w:type="dxa"/>
          </w:tcPr>
          <w:p w:rsidR="003A6F88" w:rsidRPr="0060242A" w:rsidRDefault="003A6F88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t>1</w:t>
            </w:r>
          </w:p>
        </w:tc>
        <w:tc>
          <w:tcPr>
            <w:tcW w:w="3439" w:type="dxa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t>250,82</w:t>
            </w:r>
          </w:p>
        </w:tc>
        <w:tc>
          <w:tcPr>
            <w:tcW w:w="1005" w:type="dxa"/>
            <w:gridSpan w:val="3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074" w:type="dxa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t>250,82</w:t>
            </w:r>
          </w:p>
        </w:tc>
      </w:tr>
      <w:tr w:rsidR="003A6F88" w:rsidRPr="0060242A" w:rsidTr="00BC7B84">
        <w:tc>
          <w:tcPr>
            <w:tcW w:w="1105" w:type="dxa"/>
          </w:tcPr>
          <w:p w:rsidR="003A6F88" w:rsidRPr="0060242A" w:rsidRDefault="003A6F88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60242A">
              <w:rPr>
                <w:b/>
                <w:bCs/>
              </w:rPr>
              <w:t>1511а</w:t>
            </w:r>
          </w:p>
        </w:tc>
        <w:tc>
          <w:tcPr>
            <w:tcW w:w="759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250,82</w:t>
            </w:r>
          </w:p>
        </w:tc>
        <w:tc>
          <w:tcPr>
            <w:tcW w:w="2079" w:type="dxa"/>
            <w:gridSpan w:val="4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250,82</w:t>
            </w:r>
          </w:p>
        </w:tc>
      </w:tr>
      <w:tr w:rsidR="003A6F88" w:rsidRPr="0060242A" w:rsidTr="00BC7B84">
        <w:tc>
          <w:tcPr>
            <w:tcW w:w="9562" w:type="dxa"/>
            <w:gridSpan w:val="12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rPr>
                <w:b/>
                <w:bCs/>
              </w:rPr>
              <w:t>Рахунок 1511с</w:t>
            </w:r>
          </w:p>
        </w:tc>
      </w:tr>
      <w:tr w:rsidR="003A6F88" w:rsidRPr="0060242A" w:rsidTr="00BC7B84">
        <w:tc>
          <w:tcPr>
            <w:tcW w:w="1105" w:type="dxa"/>
          </w:tcPr>
          <w:p w:rsidR="003A6F88" w:rsidRPr="0060242A" w:rsidRDefault="003A6F88" w:rsidP="00BC7B84">
            <w:pPr>
              <w:spacing w:after="0" w:line="240" w:lineRule="auto"/>
            </w:pPr>
          </w:p>
        </w:tc>
        <w:tc>
          <w:tcPr>
            <w:tcW w:w="443" w:type="dxa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t>1</w:t>
            </w:r>
          </w:p>
        </w:tc>
        <w:tc>
          <w:tcPr>
            <w:tcW w:w="3439" w:type="dxa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t>Продукти харчування</w:t>
            </w:r>
          </w:p>
        </w:tc>
        <w:tc>
          <w:tcPr>
            <w:tcW w:w="759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t>444,96</w:t>
            </w:r>
          </w:p>
        </w:tc>
        <w:tc>
          <w:tcPr>
            <w:tcW w:w="1005" w:type="dxa"/>
            <w:gridSpan w:val="3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074" w:type="dxa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  <w:r w:rsidRPr="0060242A">
              <w:t>444,96</w:t>
            </w:r>
          </w:p>
        </w:tc>
      </w:tr>
      <w:tr w:rsidR="003A6F88" w:rsidRPr="0060242A" w:rsidTr="00BC7B84">
        <w:tc>
          <w:tcPr>
            <w:tcW w:w="1105" w:type="dxa"/>
          </w:tcPr>
          <w:p w:rsidR="003A6F88" w:rsidRPr="0060242A" w:rsidRDefault="003A6F88" w:rsidP="00BC7B84">
            <w:pPr>
              <w:spacing w:after="0" w:line="240" w:lineRule="auto"/>
            </w:pPr>
          </w:p>
        </w:tc>
        <w:tc>
          <w:tcPr>
            <w:tcW w:w="3882" w:type="dxa"/>
            <w:gridSpan w:val="2"/>
          </w:tcPr>
          <w:p w:rsidR="003A6F88" w:rsidRPr="0060242A" w:rsidRDefault="003A6F88" w:rsidP="00BC7B84">
            <w:pPr>
              <w:spacing w:after="0" w:line="240" w:lineRule="auto"/>
            </w:pPr>
            <w:r w:rsidRPr="0060242A">
              <w:rPr>
                <w:b/>
                <w:bCs/>
              </w:rPr>
              <w:t>Разом по рахунку</w:t>
            </w:r>
            <w:r>
              <w:rPr>
                <w:b/>
                <w:bCs/>
              </w:rPr>
              <w:t xml:space="preserve"> </w:t>
            </w:r>
            <w:r w:rsidRPr="0060242A">
              <w:rPr>
                <w:b/>
                <w:bCs/>
              </w:rPr>
              <w:t>1511с</w:t>
            </w:r>
          </w:p>
        </w:tc>
        <w:tc>
          <w:tcPr>
            <w:tcW w:w="759" w:type="dxa"/>
            <w:gridSpan w:val="2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</w:pPr>
          </w:p>
        </w:tc>
        <w:tc>
          <w:tcPr>
            <w:tcW w:w="1737" w:type="dxa"/>
            <w:gridSpan w:val="3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444,96</w:t>
            </w:r>
          </w:p>
        </w:tc>
        <w:tc>
          <w:tcPr>
            <w:tcW w:w="2079" w:type="dxa"/>
            <w:gridSpan w:val="4"/>
            <w:vAlign w:val="center"/>
          </w:tcPr>
          <w:p w:rsidR="003A6F88" w:rsidRPr="0060242A" w:rsidRDefault="003A6F88" w:rsidP="00BC7B84">
            <w:pPr>
              <w:spacing w:after="0" w:line="240" w:lineRule="auto"/>
              <w:jc w:val="center"/>
              <w:rPr>
                <w:b/>
                <w:bCs/>
              </w:rPr>
            </w:pPr>
            <w:r w:rsidRPr="0060242A">
              <w:rPr>
                <w:b/>
                <w:bCs/>
              </w:rPr>
              <w:t>444,96</w:t>
            </w:r>
          </w:p>
        </w:tc>
      </w:tr>
    </w:tbl>
    <w:p w:rsidR="003A6F88" w:rsidRPr="0060242A" w:rsidRDefault="003A6F88" w:rsidP="0060242A">
      <w:pPr>
        <w:spacing w:after="0" w:line="240" w:lineRule="auto"/>
      </w:pPr>
    </w:p>
    <w:p w:rsidR="003A6F88" w:rsidRPr="00F34EE6" w:rsidRDefault="003A6F88" w:rsidP="00D029D8">
      <w:pPr>
        <w:spacing w:after="0" w:line="240" w:lineRule="auto"/>
        <w:jc w:val="center"/>
      </w:pPr>
    </w:p>
    <w:sectPr w:rsidR="003A6F88" w:rsidRPr="00F34EE6" w:rsidSect="00094C3A">
      <w:pgSz w:w="11906" w:h="16838"/>
      <w:pgMar w:top="36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F88" w:rsidRDefault="003A6F88" w:rsidP="002D282E">
      <w:pPr>
        <w:spacing w:after="0" w:line="240" w:lineRule="auto"/>
      </w:pPr>
      <w:r>
        <w:separator/>
      </w:r>
    </w:p>
  </w:endnote>
  <w:endnote w:type="continuationSeparator" w:id="0">
    <w:p w:rsidR="003A6F88" w:rsidRDefault="003A6F88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F88" w:rsidRDefault="003A6F88" w:rsidP="002D282E">
      <w:pPr>
        <w:spacing w:after="0" w:line="240" w:lineRule="auto"/>
      </w:pPr>
      <w:r>
        <w:separator/>
      </w:r>
    </w:p>
  </w:footnote>
  <w:footnote w:type="continuationSeparator" w:id="0">
    <w:p w:rsidR="003A6F88" w:rsidRDefault="003A6F88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82E"/>
    <w:rsid w:val="000051C1"/>
    <w:rsid w:val="0000647B"/>
    <w:rsid w:val="00017F34"/>
    <w:rsid w:val="00023506"/>
    <w:rsid w:val="000262D0"/>
    <w:rsid w:val="000371F8"/>
    <w:rsid w:val="00047599"/>
    <w:rsid w:val="00086EAC"/>
    <w:rsid w:val="00094121"/>
    <w:rsid w:val="00094C3A"/>
    <w:rsid w:val="00095F03"/>
    <w:rsid w:val="000A7E49"/>
    <w:rsid w:val="000B5A82"/>
    <w:rsid w:val="000C717B"/>
    <w:rsid w:val="000D4B67"/>
    <w:rsid w:val="000F1D7B"/>
    <w:rsid w:val="000F4B7B"/>
    <w:rsid w:val="00111E73"/>
    <w:rsid w:val="001140F3"/>
    <w:rsid w:val="001367B9"/>
    <w:rsid w:val="00137B3A"/>
    <w:rsid w:val="00141523"/>
    <w:rsid w:val="001418D7"/>
    <w:rsid w:val="00150110"/>
    <w:rsid w:val="00155EAD"/>
    <w:rsid w:val="00167A71"/>
    <w:rsid w:val="00171AD3"/>
    <w:rsid w:val="0017472E"/>
    <w:rsid w:val="00196ECE"/>
    <w:rsid w:val="001C6566"/>
    <w:rsid w:val="001C66BC"/>
    <w:rsid w:val="001C675C"/>
    <w:rsid w:val="001D24ED"/>
    <w:rsid w:val="001D358F"/>
    <w:rsid w:val="00207568"/>
    <w:rsid w:val="00210A13"/>
    <w:rsid w:val="002137A6"/>
    <w:rsid w:val="00230D54"/>
    <w:rsid w:val="00247480"/>
    <w:rsid w:val="002477C2"/>
    <w:rsid w:val="002630B3"/>
    <w:rsid w:val="002655D3"/>
    <w:rsid w:val="002718F6"/>
    <w:rsid w:val="00271993"/>
    <w:rsid w:val="002C5A19"/>
    <w:rsid w:val="002D282E"/>
    <w:rsid w:val="002F6699"/>
    <w:rsid w:val="003157E5"/>
    <w:rsid w:val="00316BDD"/>
    <w:rsid w:val="0032573C"/>
    <w:rsid w:val="003325E6"/>
    <w:rsid w:val="0033747C"/>
    <w:rsid w:val="00356BD6"/>
    <w:rsid w:val="003637F6"/>
    <w:rsid w:val="0038218C"/>
    <w:rsid w:val="00384B49"/>
    <w:rsid w:val="003A4914"/>
    <w:rsid w:val="003A6F88"/>
    <w:rsid w:val="003B3163"/>
    <w:rsid w:val="003B3F4A"/>
    <w:rsid w:val="003B5D08"/>
    <w:rsid w:val="003C017A"/>
    <w:rsid w:val="003C4AF9"/>
    <w:rsid w:val="003E2500"/>
    <w:rsid w:val="003E5B7E"/>
    <w:rsid w:val="0042145E"/>
    <w:rsid w:val="004515C5"/>
    <w:rsid w:val="004618C5"/>
    <w:rsid w:val="00463778"/>
    <w:rsid w:val="0048330A"/>
    <w:rsid w:val="004C7F55"/>
    <w:rsid w:val="004E21E9"/>
    <w:rsid w:val="00521830"/>
    <w:rsid w:val="005225BD"/>
    <w:rsid w:val="00523602"/>
    <w:rsid w:val="00540B8B"/>
    <w:rsid w:val="00543097"/>
    <w:rsid w:val="005501FE"/>
    <w:rsid w:val="00556B20"/>
    <w:rsid w:val="005600D3"/>
    <w:rsid w:val="005804DB"/>
    <w:rsid w:val="005A6ACD"/>
    <w:rsid w:val="005D046A"/>
    <w:rsid w:val="005E50AC"/>
    <w:rsid w:val="0060242A"/>
    <w:rsid w:val="00614CC6"/>
    <w:rsid w:val="00617D92"/>
    <w:rsid w:val="00622419"/>
    <w:rsid w:val="006362DD"/>
    <w:rsid w:val="006639BB"/>
    <w:rsid w:val="006800AA"/>
    <w:rsid w:val="006B077D"/>
    <w:rsid w:val="006C5B81"/>
    <w:rsid w:val="006D592B"/>
    <w:rsid w:val="006E36D7"/>
    <w:rsid w:val="006F322D"/>
    <w:rsid w:val="007071C7"/>
    <w:rsid w:val="00722294"/>
    <w:rsid w:val="00723CD9"/>
    <w:rsid w:val="00751761"/>
    <w:rsid w:val="00774DD9"/>
    <w:rsid w:val="00781D50"/>
    <w:rsid w:val="007958EB"/>
    <w:rsid w:val="007A1F5F"/>
    <w:rsid w:val="007B0A15"/>
    <w:rsid w:val="007B6E1E"/>
    <w:rsid w:val="007F2830"/>
    <w:rsid w:val="0081500A"/>
    <w:rsid w:val="00823FDA"/>
    <w:rsid w:val="00834BC8"/>
    <w:rsid w:val="00835348"/>
    <w:rsid w:val="008548F5"/>
    <w:rsid w:val="008711F6"/>
    <w:rsid w:val="00891CBA"/>
    <w:rsid w:val="008B000B"/>
    <w:rsid w:val="008B55C5"/>
    <w:rsid w:val="008C422B"/>
    <w:rsid w:val="008D02D6"/>
    <w:rsid w:val="008F52D2"/>
    <w:rsid w:val="008F5CF5"/>
    <w:rsid w:val="008F5F86"/>
    <w:rsid w:val="008F7DBA"/>
    <w:rsid w:val="009049CB"/>
    <w:rsid w:val="009116E9"/>
    <w:rsid w:val="009338AE"/>
    <w:rsid w:val="00940E3D"/>
    <w:rsid w:val="00941A1F"/>
    <w:rsid w:val="009521D0"/>
    <w:rsid w:val="009567EA"/>
    <w:rsid w:val="00985535"/>
    <w:rsid w:val="009B0EAA"/>
    <w:rsid w:val="009B2CF1"/>
    <w:rsid w:val="009B6B87"/>
    <w:rsid w:val="009C1A6F"/>
    <w:rsid w:val="009C7F29"/>
    <w:rsid w:val="009E0298"/>
    <w:rsid w:val="009E3878"/>
    <w:rsid w:val="009F070D"/>
    <w:rsid w:val="009F4463"/>
    <w:rsid w:val="009F65AC"/>
    <w:rsid w:val="009F7104"/>
    <w:rsid w:val="00A252AD"/>
    <w:rsid w:val="00A6363A"/>
    <w:rsid w:val="00A662E3"/>
    <w:rsid w:val="00A8015E"/>
    <w:rsid w:val="00A82AF9"/>
    <w:rsid w:val="00AA0B56"/>
    <w:rsid w:val="00AC45CC"/>
    <w:rsid w:val="00AC5DE6"/>
    <w:rsid w:val="00AD5C38"/>
    <w:rsid w:val="00AD65F1"/>
    <w:rsid w:val="00AE7E9D"/>
    <w:rsid w:val="00AF1698"/>
    <w:rsid w:val="00AF36E0"/>
    <w:rsid w:val="00B012E4"/>
    <w:rsid w:val="00B21F03"/>
    <w:rsid w:val="00B32425"/>
    <w:rsid w:val="00B4112F"/>
    <w:rsid w:val="00B41188"/>
    <w:rsid w:val="00B53725"/>
    <w:rsid w:val="00B749FE"/>
    <w:rsid w:val="00B7547E"/>
    <w:rsid w:val="00BC0B79"/>
    <w:rsid w:val="00BC36BD"/>
    <w:rsid w:val="00BC6EB2"/>
    <w:rsid w:val="00BC7B84"/>
    <w:rsid w:val="00BD5586"/>
    <w:rsid w:val="00BF5635"/>
    <w:rsid w:val="00C27D62"/>
    <w:rsid w:val="00C369B4"/>
    <w:rsid w:val="00C467DE"/>
    <w:rsid w:val="00C645E1"/>
    <w:rsid w:val="00CC08DF"/>
    <w:rsid w:val="00CD0765"/>
    <w:rsid w:val="00CF27EA"/>
    <w:rsid w:val="00CF2C92"/>
    <w:rsid w:val="00D029D8"/>
    <w:rsid w:val="00D0664E"/>
    <w:rsid w:val="00D14137"/>
    <w:rsid w:val="00D20AD3"/>
    <w:rsid w:val="00D31432"/>
    <w:rsid w:val="00D411FB"/>
    <w:rsid w:val="00D470DD"/>
    <w:rsid w:val="00D60881"/>
    <w:rsid w:val="00D71A4C"/>
    <w:rsid w:val="00D738A2"/>
    <w:rsid w:val="00D74BE4"/>
    <w:rsid w:val="00D91772"/>
    <w:rsid w:val="00D95F36"/>
    <w:rsid w:val="00D97A55"/>
    <w:rsid w:val="00DA5FA0"/>
    <w:rsid w:val="00DB0EF5"/>
    <w:rsid w:val="00DC1187"/>
    <w:rsid w:val="00DF321F"/>
    <w:rsid w:val="00E24F4E"/>
    <w:rsid w:val="00E35FBB"/>
    <w:rsid w:val="00E44C25"/>
    <w:rsid w:val="00E451DA"/>
    <w:rsid w:val="00E5420F"/>
    <w:rsid w:val="00E83C21"/>
    <w:rsid w:val="00EA2D0F"/>
    <w:rsid w:val="00EB2F4B"/>
    <w:rsid w:val="00ED414D"/>
    <w:rsid w:val="00EE1024"/>
    <w:rsid w:val="00EE7444"/>
    <w:rsid w:val="00EE7CAC"/>
    <w:rsid w:val="00EF79CF"/>
    <w:rsid w:val="00F1529A"/>
    <w:rsid w:val="00F34EE6"/>
    <w:rsid w:val="00F4509F"/>
    <w:rsid w:val="00F467C2"/>
    <w:rsid w:val="00F55164"/>
    <w:rsid w:val="00F935BC"/>
    <w:rsid w:val="00FC59CE"/>
    <w:rsid w:val="00FD6098"/>
    <w:rsid w:val="00FE00CC"/>
    <w:rsid w:val="00FF260C"/>
    <w:rsid w:val="00FF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69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282E"/>
  </w:style>
  <w:style w:type="paragraph" w:styleId="Footer">
    <w:name w:val="footer"/>
    <w:basedOn w:val="Normal"/>
    <w:link w:val="Foot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282E"/>
  </w:style>
  <w:style w:type="table" w:styleId="TableGrid">
    <w:name w:val="Table Grid"/>
    <w:basedOn w:val="TableNormal"/>
    <w:uiPriority w:val="99"/>
    <w:rsid w:val="008F52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9C1A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B55C5"/>
    <w:rPr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371</TotalTime>
  <Pages>1</Pages>
  <Words>1057</Words>
  <Characters>604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2(2</dc:title>
  <dc:subject/>
  <dc:creator>Сергій Дрозд</dc:creator>
  <cp:keywords/>
  <dc:description/>
  <cp:lastModifiedBy>Grinuk</cp:lastModifiedBy>
  <cp:revision>28</cp:revision>
  <cp:lastPrinted>2019-02-20T07:43:00Z</cp:lastPrinted>
  <dcterms:created xsi:type="dcterms:W3CDTF">2019-02-12T06:52:00Z</dcterms:created>
  <dcterms:modified xsi:type="dcterms:W3CDTF">2019-02-20T07:48:00Z</dcterms:modified>
</cp:coreProperties>
</file>